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74" w:rsidRPr="00AE6874" w:rsidRDefault="00396DF2" w:rsidP="00AE6874">
      <w:pPr>
        <w:rPr>
          <w:b/>
          <w:caps/>
          <w:lang w:val="nn-NO"/>
        </w:rPr>
      </w:pPr>
      <w:r>
        <w:rPr>
          <w:b/>
          <w:caps/>
          <w:lang w:val="nn-NO"/>
        </w:rPr>
        <w:t>Vedlegg O</w:t>
      </w:r>
    </w:p>
    <w:p w:rsidR="00AE6874" w:rsidRPr="00AE6874" w:rsidRDefault="00AE6874" w:rsidP="00AE6874">
      <w:pPr>
        <w:rPr>
          <w:b/>
          <w:caps/>
          <w:lang w:val="nn-NO"/>
        </w:rPr>
      </w:pPr>
    </w:p>
    <w:p w:rsidR="00AE6874" w:rsidRPr="00AE6874" w:rsidRDefault="00AE6874" w:rsidP="00AE6874">
      <w:pPr>
        <w:rPr>
          <w:b/>
          <w:caps/>
          <w:lang w:val="nn-NO"/>
        </w:rPr>
      </w:pPr>
    </w:p>
    <w:p w:rsidR="00AE6874" w:rsidRPr="00AE6874" w:rsidRDefault="00A62BB5" w:rsidP="00AE6874">
      <w:pPr>
        <w:rPr>
          <w:b/>
          <w:caps/>
          <w:lang w:val="nn-NO"/>
        </w:rPr>
      </w:pPr>
      <w:r>
        <w:rPr>
          <w:b/>
          <w:caps/>
          <w:lang w:val="nn-NO"/>
        </w:rPr>
        <w:t>Operatørs</w:t>
      </w:r>
      <w:r w:rsidR="00AE6874" w:rsidRPr="00AE6874">
        <w:rPr>
          <w:b/>
          <w:caps/>
          <w:lang w:val="nn-NO"/>
        </w:rPr>
        <w:t xml:space="preserve"> behov for ombygging på kai, installasjon av infrastruktur og</w:t>
      </w:r>
      <w:r w:rsidR="00971EEA">
        <w:rPr>
          <w:b/>
          <w:caps/>
          <w:lang w:val="nn-NO"/>
        </w:rPr>
        <w:t xml:space="preserve"> INSTALLASJONAR OG</w:t>
      </w:r>
      <w:bookmarkStart w:id="0" w:name="_GoBack"/>
      <w:bookmarkEnd w:id="0"/>
      <w:r w:rsidR="00AE6874" w:rsidRPr="00AE6874">
        <w:rPr>
          <w:b/>
          <w:caps/>
          <w:lang w:val="nn-NO"/>
        </w:rPr>
        <w:t xml:space="preserve"> nettoppdragering</w:t>
      </w:r>
    </w:p>
    <w:p w:rsidR="003D42F2" w:rsidRDefault="003D42F2">
      <w:pPr>
        <w:rPr>
          <w:caps/>
        </w:rPr>
      </w:pPr>
    </w:p>
    <w:p w:rsidR="00AE6874" w:rsidRPr="00AE6874" w:rsidRDefault="00AE6874">
      <w:pPr>
        <w:rPr>
          <w:caps/>
        </w:rPr>
      </w:pPr>
    </w:p>
    <w:sectPr w:rsidR="00AE6874" w:rsidRPr="00AE6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A2B"/>
    <w:multiLevelType w:val="hybridMultilevel"/>
    <w:tmpl w:val="EB6644D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74"/>
    <w:rsid w:val="00396DF2"/>
    <w:rsid w:val="003D42F2"/>
    <w:rsid w:val="00971EEA"/>
    <w:rsid w:val="00995E35"/>
    <w:rsid w:val="00A62BB5"/>
    <w:rsid w:val="00AE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87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87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3459FEF2.dotm</Template>
  <TotalTime>3</TotalTime>
  <Pages>1</Pages>
  <Words>19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kook</dc:creator>
  <cp:lastModifiedBy>kook</cp:lastModifiedBy>
  <cp:revision>5</cp:revision>
  <dcterms:created xsi:type="dcterms:W3CDTF">2015-11-16T11:29:00Z</dcterms:created>
  <dcterms:modified xsi:type="dcterms:W3CDTF">2016-02-05T06:53:00Z</dcterms:modified>
</cp:coreProperties>
</file>